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B5181" w14:textId="77777777" w:rsidR="00F9794C" w:rsidRDefault="00F9794C" w:rsidP="00F97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42B28945" w14:textId="77777777" w:rsidR="00F9794C" w:rsidRDefault="00F9794C" w:rsidP="00F979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48F9E0" w14:textId="77777777" w:rsidR="00F9794C" w:rsidRDefault="00F9794C" w:rsidP="00F979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A6F019" w14:textId="77777777" w:rsidR="00F9794C" w:rsidRDefault="00F9794C" w:rsidP="00F97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</w:t>
      </w:r>
      <w:r>
        <w:rPr>
          <w:rFonts w:ascii="Times New Roman" w:hAnsi="Times New Roman" w:cs="Times New Roman"/>
          <w:sz w:val="24"/>
          <w:szCs w:val="24"/>
        </w:rPr>
        <w:tab/>
        <w:t>1423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Gillowe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Bromley, Kent(q.v.), was pardoned for not appearing to</w:t>
      </w:r>
    </w:p>
    <w:p w14:paraId="4755D43C" w14:textId="77777777" w:rsidR="00F9794C" w:rsidRDefault="00F9794C" w:rsidP="00F97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answer him touching a trespass.   (C.P.R. 1422-29 p.32)</w:t>
      </w:r>
    </w:p>
    <w:p w14:paraId="42BBE3E1" w14:textId="77777777" w:rsidR="00F9794C" w:rsidRDefault="00F9794C" w:rsidP="00F979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1FFA9" w14:textId="77777777" w:rsidR="00F9794C" w:rsidRDefault="00F9794C" w:rsidP="00F979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59D6D3" w14:textId="77777777" w:rsidR="00F9794C" w:rsidRDefault="00F9794C" w:rsidP="00F97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2021</w:t>
      </w:r>
    </w:p>
    <w:p w14:paraId="733BA2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81512" w14:textId="77777777" w:rsidR="00F9794C" w:rsidRDefault="00F9794C" w:rsidP="009139A6">
      <w:r>
        <w:separator/>
      </w:r>
    </w:p>
  </w:endnote>
  <w:endnote w:type="continuationSeparator" w:id="0">
    <w:p w14:paraId="74F1D801" w14:textId="77777777" w:rsidR="00F9794C" w:rsidRDefault="00F979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3EA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180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131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FB648" w14:textId="77777777" w:rsidR="00F9794C" w:rsidRDefault="00F9794C" w:rsidP="009139A6">
      <w:r>
        <w:separator/>
      </w:r>
    </w:p>
  </w:footnote>
  <w:footnote w:type="continuationSeparator" w:id="0">
    <w:p w14:paraId="30866ABE" w14:textId="77777777" w:rsidR="00F9794C" w:rsidRDefault="00F979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B69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B33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97E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94C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9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FF2B1"/>
  <w15:chartTrackingRefBased/>
  <w15:docId w15:val="{8AE9D3CB-3CCD-46F5-A490-1B3482C40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2021-03-24T21:51:00Z</dcterms:created>
  <dcterms:modified xsi:type="dcterms:W3CDTF">2021-03-24T21:51:00Z</dcterms:modified>
</cp:coreProperties>
</file>